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D96" w:rsidRPr="00EF1DA6" w:rsidRDefault="00505D96" w:rsidP="00EB2061">
      <w:pPr>
        <w:jc w:val="center"/>
        <w:rPr>
          <w:sz w:val="28"/>
          <w:szCs w:val="28"/>
        </w:rPr>
      </w:pPr>
      <w:r w:rsidRPr="00EF1DA6">
        <w:rPr>
          <w:sz w:val="28"/>
          <w:szCs w:val="28"/>
        </w:rPr>
        <w:object w:dxaOrig="675" w:dyaOrig="8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4pt;height:41.9pt" o:ole="" filled="t">
            <v:fill color2="black"/>
            <v:imagedata r:id="rId5" o:title=""/>
          </v:shape>
          <o:OLEObject Type="Embed" ProgID="Word.Picture.8" ShapeID="_x0000_i1025" DrawAspect="Content" ObjectID="_1674561175" r:id="rId6"/>
        </w:object>
      </w:r>
    </w:p>
    <w:p w:rsidR="00505D96" w:rsidRPr="00EF1DA6" w:rsidRDefault="00505D96" w:rsidP="00EB2061">
      <w:pPr>
        <w:jc w:val="center"/>
        <w:rPr>
          <w:b/>
          <w:i/>
          <w:color w:val="000000"/>
          <w:sz w:val="28"/>
          <w:szCs w:val="28"/>
        </w:rPr>
      </w:pPr>
      <w:r w:rsidRPr="00EF1DA6">
        <w:rPr>
          <w:b/>
          <w:i/>
          <w:color w:val="000000"/>
          <w:sz w:val="28"/>
          <w:szCs w:val="28"/>
        </w:rPr>
        <w:t>УКРАЇНА</w:t>
      </w:r>
    </w:p>
    <w:p w:rsidR="00505D96" w:rsidRPr="00EF1DA6" w:rsidRDefault="00505D96" w:rsidP="00EB2061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 w:rsidRPr="00EF1DA6">
        <w:rPr>
          <w:b/>
          <w:i/>
          <w:color w:val="000000"/>
          <w:sz w:val="28"/>
          <w:szCs w:val="28"/>
          <w:lang w:eastAsia="uk-UA"/>
        </w:rPr>
        <w:t>Пологівська районна рада</w:t>
      </w:r>
    </w:p>
    <w:p w:rsidR="00505D96" w:rsidRPr="00EF1DA6" w:rsidRDefault="00505D96" w:rsidP="00EB2061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 w:rsidRPr="00EF1DA6">
        <w:rPr>
          <w:b/>
          <w:i/>
          <w:color w:val="000000"/>
          <w:sz w:val="28"/>
          <w:szCs w:val="28"/>
          <w:lang w:eastAsia="uk-UA"/>
        </w:rPr>
        <w:t>Запорізької області</w:t>
      </w:r>
    </w:p>
    <w:p w:rsidR="00505D96" w:rsidRPr="00EF1DA6" w:rsidRDefault="00505D96" w:rsidP="00EB2061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 w:rsidRPr="00EF1DA6">
        <w:rPr>
          <w:b/>
          <w:i/>
          <w:color w:val="000000"/>
          <w:sz w:val="28"/>
          <w:szCs w:val="28"/>
          <w:lang w:eastAsia="uk-UA"/>
        </w:rPr>
        <w:t>восьмого скликання</w:t>
      </w:r>
    </w:p>
    <w:p w:rsidR="00505D96" w:rsidRPr="00EF1DA6" w:rsidRDefault="00505D96" w:rsidP="00EB2061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 w:rsidRPr="00EF1DA6">
        <w:rPr>
          <w:b/>
          <w:i/>
          <w:color w:val="000000"/>
          <w:sz w:val="28"/>
          <w:szCs w:val="28"/>
          <w:lang w:eastAsia="uk-UA"/>
        </w:rPr>
        <w:t>п’ята позачергова сесія</w:t>
      </w:r>
    </w:p>
    <w:p w:rsidR="00505D96" w:rsidRPr="00EF1DA6" w:rsidRDefault="00505D96" w:rsidP="00EB2061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</w:p>
    <w:p w:rsidR="00505D96" w:rsidRPr="00EF1DA6" w:rsidRDefault="00505D96" w:rsidP="00EB2061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 w:rsidRPr="00EF1DA6">
        <w:rPr>
          <w:b/>
          <w:i/>
          <w:color w:val="000000"/>
          <w:sz w:val="28"/>
          <w:szCs w:val="28"/>
          <w:lang w:eastAsia="uk-UA"/>
        </w:rPr>
        <w:t>Р і ш е н н я</w:t>
      </w:r>
    </w:p>
    <w:p w:rsidR="00505D96" w:rsidRPr="00EF1DA6" w:rsidRDefault="00505D96" w:rsidP="00EB2061">
      <w:pPr>
        <w:rPr>
          <w:sz w:val="28"/>
          <w:szCs w:val="28"/>
        </w:rPr>
      </w:pPr>
    </w:p>
    <w:p w:rsidR="00505D96" w:rsidRPr="00E1141B" w:rsidRDefault="00505D96" w:rsidP="001A79B8">
      <w:pPr>
        <w:widowControl w:val="0"/>
        <w:rPr>
          <w:color w:val="000000"/>
          <w:sz w:val="28"/>
          <w:u w:val="single"/>
          <w:lang w:eastAsia="uk-UA"/>
        </w:rPr>
      </w:pPr>
      <w:r>
        <w:rPr>
          <w:color w:val="000000"/>
          <w:sz w:val="28"/>
          <w:lang w:eastAsia="uk-UA"/>
        </w:rPr>
        <w:t>11 лютого</w:t>
      </w:r>
      <w:r w:rsidRPr="00FD4A72">
        <w:rPr>
          <w:color w:val="000000"/>
          <w:sz w:val="28"/>
          <w:lang w:eastAsia="uk-UA"/>
        </w:rPr>
        <w:t xml:space="preserve"> 2021 року                                                                                      </w:t>
      </w:r>
      <w:r>
        <w:rPr>
          <w:color w:val="000000"/>
          <w:sz w:val="28"/>
          <w:lang w:eastAsia="uk-UA"/>
        </w:rPr>
        <w:t xml:space="preserve">      </w:t>
      </w:r>
      <w:r w:rsidRPr="00FD4A72">
        <w:rPr>
          <w:color w:val="000000"/>
          <w:sz w:val="28"/>
          <w:lang w:eastAsia="uk-UA"/>
        </w:rPr>
        <w:t>№</w:t>
      </w:r>
      <w:r>
        <w:rPr>
          <w:color w:val="000000"/>
          <w:sz w:val="28"/>
          <w:u w:val="single"/>
          <w:lang w:eastAsia="uk-UA"/>
        </w:rPr>
        <w:t xml:space="preserve">  19</w:t>
      </w:r>
    </w:p>
    <w:p w:rsidR="00505D96" w:rsidRPr="00EF1DA6" w:rsidRDefault="00505D96" w:rsidP="00EB2061">
      <w:pPr>
        <w:jc w:val="both"/>
        <w:rPr>
          <w:sz w:val="28"/>
          <w:szCs w:val="28"/>
        </w:rPr>
      </w:pPr>
    </w:p>
    <w:p w:rsidR="00505D96" w:rsidRPr="00EF1DA6" w:rsidRDefault="00505D96" w:rsidP="00EB2061">
      <w:pPr>
        <w:spacing w:line="240" w:lineRule="exact"/>
        <w:jc w:val="both"/>
        <w:rPr>
          <w:sz w:val="28"/>
          <w:szCs w:val="28"/>
        </w:rPr>
      </w:pPr>
      <w:r w:rsidRPr="00EF1DA6">
        <w:rPr>
          <w:sz w:val="28"/>
          <w:szCs w:val="28"/>
        </w:rPr>
        <w:t xml:space="preserve">Про передачу майна спільної власності територіальних громад району до  комунальної власності Розівської  селищної  ради </w:t>
      </w:r>
    </w:p>
    <w:p w:rsidR="00505D96" w:rsidRDefault="00505D96" w:rsidP="00755829">
      <w:pPr>
        <w:jc w:val="both"/>
        <w:rPr>
          <w:sz w:val="28"/>
          <w:szCs w:val="28"/>
        </w:rPr>
      </w:pPr>
    </w:p>
    <w:p w:rsidR="00505D96" w:rsidRPr="00EF1DA6" w:rsidRDefault="00505D96" w:rsidP="00755829">
      <w:pPr>
        <w:jc w:val="both"/>
        <w:rPr>
          <w:sz w:val="28"/>
          <w:szCs w:val="28"/>
        </w:rPr>
      </w:pPr>
    </w:p>
    <w:p w:rsidR="00505D96" w:rsidRDefault="00505D96" w:rsidP="00755829">
      <w:pPr>
        <w:ind w:firstLine="708"/>
        <w:jc w:val="both"/>
        <w:rPr>
          <w:sz w:val="28"/>
          <w:szCs w:val="28"/>
        </w:rPr>
      </w:pPr>
      <w:r w:rsidRPr="00EF1DA6">
        <w:rPr>
          <w:sz w:val="28"/>
          <w:szCs w:val="28"/>
        </w:rPr>
        <w:t xml:space="preserve">Відповідно до ст. 43, 60 Закону України «Про місцеве самоврядування в Україні», Закону України «Про передачу об’єктів права державної та комунальної власності», враховуючи звернення Розівської селищної ради,  Пологівська районна рада Запорізької області вирішила: </w:t>
      </w:r>
    </w:p>
    <w:p w:rsidR="00505D96" w:rsidRPr="00EF1DA6" w:rsidRDefault="00505D96" w:rsidP="00755829">
      <w:pPr>
        <w:ind w:firstLine="708"/>
        <w:jc w:val="both"/>
        <w:rPr>
          <w:sz w:val="28"/>
          <w:szCs w:val="28"/>
        </w:rPr>
      </w:pPr>
    </w:p>
    <w:p w:rsidR="00505D96" w:rsidRPr="00EF1DA6" w:rsidRDefault="00505D96" w:rsidP="00755829">
      <w:pPr>
        <w:pStyle w:val="ListParagraph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EF1DA6">
        <w:rPr>
          <w:bCs/>
          <w:sz w:val="28"/>
          <w:szCs w:val="28"/>
        </w:rPr>
        <w:t xml:space="preserve">Клопотати перед Розівською селищною радою про передачу зі </w:t>
      </w:r>
      <w:r w:rsidRPr="00EF1DA6">
        <w:rPr>
          <w:sz w:val="28"/>
          <w:szCs w:val="28"/>
        </w:rPr>
        <w:t>спільної власності територіальних громад сіл, селищ та міст Пологівського району до комунальної власності Розівської селищної ради комунального майна, що обліковується на балансі Розівської районної ради Запорізької області згідно з додатком.</w:t>
      </w:r>
    </w:p>
    <w:p w:rsidR="00505D96" w:rsidRPr="00EF1DA6" w:rsidRDefault="00505D96" w:rsidP="00755829">
      <w:pPr>
        <w:pStyle w:val="ListParagraph"/>
        <w:numPr>
          <w:ilvl w:val="0"/>
          <w:numId w:val="1"/>
        </w:numPr>
        <w:spacing w:after="120"/>
        <w:ind w:left="0" w:firstLine="708"/>
        <w:jc w:val="both"/>
        <w:rPr>
          <w:sz w:val="28"/>
          <w:szCs w:val="28"/>
        </w:rPr>
      </w:pPr>
      <w:r w:rsidRPr="00EF1DA6">
        <w:rPr>
          <w:sz w:val="28"/>
          <w:szCs w:val="28"/>
        </w:rPr>
        <w:t xml:space="preserve">У разі прийняття Розівською селищною радою позитивного рішення про надання згоди на передачу комунального майна, безоплатно передати майно  відповідно до акту приймання-передачі.  </w:t>
      </w:r>
    </w:p>
    <w:p w:rsidR="00505D96" w:rsidRPr="00EF1DA6" w:rsidRDefault="00505D96" w:rsidP="00755829">
      <w:pPr>
        <w:pStyle w:val="ListParagraph"/>
        <w:numPr>
          <w:ilvl w:val="0"/>
          <w:numId w:val="1"/>
        </w:numPr>
        <w:spacing w:after="120"/>
        <w:ind w:left="0" w:firstLine="708"/>
        <w:jc w:val="both"/>
        <w:rPr>
          <w:sz w:val="28"/>
          <w:szCs w:val="28"/>
        </w:rPr>
      </w:pPr>
      <w:r w:rsidRPr="00EF1DA6">
        <w:rPr>
          <w:bCs/>
          <w:color w:val="000000"/>
          <w:sz w:val="28"/>
          <w:szCs w:val="28"/>
        </w:rPr>
        <w:t>К</w:t>
      </w:r>
      <w:r w:rsidRPr="00EF1DA6">
        <w:rPr>
          <w:bCs/>
          <w:sz w:val="28"/>
          <w:szCs w:val="28"/>
        </w:rPr>
        <w:t>онтроль за виконанням рішення покласти на постійну комісію з питань  управління об’єктами  спільної  власності  територіальних громад та  регуляторної політики</w:t>
      </w:r>
      <w:r w:rsidRPr="00EF1DA6">
        <w:rPr>
          <w:sz w:val="28"/>
          <w:szCs w:val="28"/>
        </w:rPr>
        <w:t>.</w:t>
      </w:r>
    </w:p>
    <w:p w:rsidR="00505D96" w:rsidRDefault="00505D96" w:rsidP="00755829">
      <w:pPr>
        <w:pStyle w:val="ListParagraph"/>
        <w:spacing w:after="120"/>
        <w:ind w:left="1068"/>
        <w:jc w:val="both"/>
        <w:rPr>
          <w:sz w:val="28"/>
          <w:szCs w:val="28"/>
        </w:rPr>
      </w:pPr>
    </w:p>
    <w:p w:rsidR="00505D96" w:rsidRPr="00EF1DA6" w:rsidRDefault="00505D96" w:rsidP="00755829">
      <w:pPr>
        <w:pStyle w:val="ListParagraph"/>
        <w:spacing w:after="120"/>
        <w:ind w:left="1068"/>
        <w:jc w:val="both"/>
        <w:rPr>
          <w:sz w:val="28"/>
          <w:szCs w:val="28"/>
        </w:rPr>
      </w:pPr>
    </w:p>
    <w:p w:rsidR="00505D96" w:rsidRPr="00EF1DA6" w:rsidRDefault="00505D96" w:rsidP="001F25C5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Голова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Сергій КАЛАШНИК</w:t>
      </w:r>
    </w:p>
    <w:p w:rsidR="00505D96" w:rsidRPr="00EF1DA6" w:rsidRDefault="00505D96" w:rsidP="001F25C5">
      <w:pPr>
        <w:pStyle w:val="ListParagraph"/>
        <w:tabs>
          <w:tab w:val="left" w:pos="4370"/>
        </w:tabs>
        <w:ind w:left="0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</w:r>
    </w:p>
    <w:p w:rsidR="00505D96" w:rsidRDefault="00505D96" w:rsidP="00F543EA">
      <w:pPr>
        <w:pStyle w:val="ListParagraph"/>
        <w:spacing w:line="240" w:lineRule="exact"/>
        <w:ind w:left="1068" w:hanging="1068"/>
        <w:jc w:val="both"/>
      </w:pPr>
    </w:p>
    <w:p w:rsidR="00505D96" w:rsidRDefault="00505D96" w:rsidP="00F543EA">
      <w:pPr>
        <w:pStyle w:val="ListParagraph"/>
        <w:spacing w:line="240" w:lineRule="exact"/>
        <w:ind w:left="1068"/>
        <w:jc w:val="both"/>
        <w:rPr>
          <w:sz w:val="22"/>
          <w:szCs w:val="22"/>
        </w:rPr>
      </w:pPr>
    </w:p>
    <w:p w:rsidR="00505D96" w:rsidRDefault="00505D96" w:rsidP="00755829">
      <w:pPr>
        <w:pStyle w:val="ListParagraph"/>
        <w:spacing w:line="240" w:lineRule="exact"/>
        <w:ind w:left="1068"/>
        <w:jc w:val="both"/>
        <w:rPr>
          <w:sz w:val="28"/>
          <w:szCs w:val="28"/>
        </w:rPr>
      </w:pPr>
      <w:r w:rsidRPr="001F25C5">
        <w:rPr>
          <w:rFonts w:ascii="Arial Narrow" w:hAnsi="Arial Narrow"/>
          <w:sz w:val="28"/>
          <w:szCs w:val="28"/>
        </w:rPr>
        <w:tab/>
      </w:r>
      <w:r w:rsidRPr="001F25C5">
        <w:rPr>
          <w:rFonts w:ascii="Arial Narrow" w:hAnsi="Arial Narrow"/>
          <w:sz w:val="28"/>
          <w:szCs w:val="28"/>
        </w:rPr>
        <w:tab/>
      </w:r>
      <w:r w:rsidRPr="001F25C5">
        <w:rPr>
          <w:sz w:val="28"/>
          <w:szCs w:val="28"/>
        </w:rPr>
        <w:tab/>
      </w:r>
      <w:r w:rsidRPr="001F25C5">
        <w:rPr>
          <w:sz w:val="28"/>
          <w:szCs w:val="28"/>
        </w:rPr>
        <w:tab/>
      </w:r>
      <w:r w:rsidRPr="001F25C5">
        <w:rPr>
          <w:sz w:val="28"/>
          <w:szCs w:val="28"/>
        </w:rPr>
        <w:tab/>
      </w:r>
      <w:r w:rsidRPr="001F25C5">
        <w:rPr>
          <w:sz w:val="28"/>
          <w:szCs w:val="28"/>
        </w:rPr>
        <w:tab/>
      </w:r>
      <w:r w:rsidRPr="001F25C5">
        <w:rPr>
          <w:sz w:val="28"/>
          <w:szCs w:val="28"/>
        </w:rPr>
        <w:tab/>
      </w:r>
      <w:r w:rsidRPr="001F25C5">
        <w:rPr>
          <w:sz w:val="28"/>
          <w:szCs w:val="28"/>
        </w:rPr>
        <w:tab/>
      </w:r>
      <w:r w:rsidRPr="001F25C5">
        <w:rPr>
          <w:sz w:val="28"/>
          <w:szCs w:val="28"/>
        </w:rPr>
        <w:tab/>
      </w:r>
      <w:r w:rsidRPr="001F25C5">
        <w:rPr>
          <w:sz w:val="28"/>
          <w:szCs w:val="28"/>
        </w:rPr>
        <w:tab/>
      </w:r>
      <w:r w:rsidRPr="001F25C5">
        <w:rPr>
          <w:sz w:val="28"/>
          <w:szCs w:val="28"/>
        </w:rPr>
        <w:tab/>
      </w:r>
      <w:r w:rsidRPr="001F25C5">
        <w:rPr>
          <w:sz w:val="28"/>
          <w:szCs w:val="28"/>
        </w:rPr>
        <w:tab/>
      </w:r>
      <w:r w:rsidRPr="001F25C5">
        <w:rPr>
          <w:sz w:val="28"/>
          <w:szCs w:val="28"/>
        </w:rPr>
        <w:tab/>
      </w:r>
      <w:r w:rsidRPr="001F25C5">
        <w:rPr>
          <w:sz w:val="28"/>
          <w:szCs w:val="28"/>
        </w:rPr>
        <w:tab/>
      </w:r>
      <w:r w:rsidRPr="001F25C5">
        <w:rPr>
          <w:sz w:val="28"/>
          <w:szCs w:val="28"/>
        </w:rPr>
        <w:tab/>
      </w:r>
    </w:p>
    <w:p w:rsidR="00505D96" w:rsidRPr="001F25C5" w:rsidRDefault="00505D96" w:rsidP="005E3B3A">
      <w:pPr>
        <w:pStyle w:val="ListParagraph"/>
        <w:tabs>
          <w:tab w:val="left" w:pos="6804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tab/>
      </w:r>
      <w:r w:rsidRPr="001F25C5">
        <w:rPr>
          <w:sz w:val="28"/>
          <w:szCs w:val="28"/>
        </w:rPr>
        <w:t xml:space="preserve">Додаток до рішення </w:t>
      </w:r>
    </w:p>
    <w:p w:rsidR="00505D96" w:rsidRPr="001F25C5" w:rsidRDefault="00505D96" w:rsidP="005E3B3A">
      <w:pPr>
        <w:pStyle w:val="ListParagraph"/>
        <w:tabs>
          <w:tab w:val="left" w:pos="6804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F25C5">
        <w:rPr>
          <w:sz w:val="28"/>
          <w:szCs w:val="28"/>
        </w:rPr>
        <w:t xml:space="preserve">районної ради </w:t>
      </w:r>
    </w:p>
    <w:p w:rsidR="00505D96" w:rsidRPr="001F25C5" w:rsidRDefault="00505D96" w:rsidP="005E3B3A">
      <w:pPr>
        <w:pStyle w:val="ListParagraph"/>
        <w:tabs>
          <w:tab w:val="left" w:pos="6804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F25C5">
        <w:rPr>
          <w:sz w:val="28"/>
          <w:szCs w:val="28"/>
        </w:rPr>
        <w:t xml:space="preserve">від </w:t>
      </w:r>
      <w:r>
        <w:rPr>
          <w:sz w:val="28"/>
          <w:szCs w:val="28"/>
        </w:rPr>
        <w:t>_________</w:t>
      </w:r>
      <w:r w:rsidRPr="001F25C5">
        <w:rPr>
          <w:sz w:val="28"/>
          <w:szCs w:val="28"/>
        </w:rPr>
        <w:t xml:space="preserve">№ </w:t>
      </w:r>
      <w:r>
        <w:rPr>
          <w:sz w:val="28"/>
          <w:szCs w:val="28"/>
        </w:rPr>
        <w:t>__</w:t>
      </w:r>
    </w:p>
    <w:p w:rsidR="00505D96" w:rsidRDefault="00505D96" w:rsidP="005E3B3A">
      <w:pPr>
        <w:pStyle w:val="ListParagraph"/>
        <w:ind w:left="0"/>
        <w:jc w:val="both"/>
        <w:rPr>
          <w:sz w:val="28"/>
          <w:szCs w:val="28"/>
        </w:rPr>
      </w:pPr>
    </w:p>
    <w:p w:rsidR="00505D96" w:rsidRDefault="00505D96" w:rsidP="005E3B3A">
      <w:pPr>
        <w:pStyle w:val="ListParagraph"/>
        <w:ind w:left="0"/>
        <w:jc w:val="center"/>
        <w:rPr>
          <w:sz w:val="28"/>
          <w:szCs w:val="28"/>
        </w:rPr>
      </w:pPr>
      <w:r w:rsidRPr="001F25C5">
        <w:rPr>
          <w:sz w:val="28"/>
          <w:szCs w:val="28"/>
        </w:rPr>
        <w:t xml:space="preserve">Перелік </w:t>
      </w:r>
    </w:p>
    <w:p w:rsidR="00505D96" w:rsidRPr="001F25C5" w:rsidRDefault="00505D96" w:rsidP="005E3B3A">
      <w:pPr>
        <w:pStyle w:val="ListParagraph"/>
        <w:ind w:left="0"/>
        <w:jc w:val="center"/>
        <w:rPr>
          <w:sz w:val="28"/>
          <w:szCs w:val="28"/>
        </w:rPr>
      </w:pPr>
      <w:r w:rsidRPr="001F25C5">
        <w:rPr>
          <w:sz w:val="28"/>
          <w:szCs w:val="28"/>
        </w:rPr>
        <w:t>майна, що пропонується для переда</w:t>
      </w:r>
      <w:r>
        <w:rPr>
          <w:sz w:val="28"/>
          <w:szCs w:val="28"/>
        </w:rPr>
        <w:t xml:space="preserve">чі до Розівської селищної ради </w:t>
      </w:r>
    </w:p>
    <w:p w:rsidR="00505D96" w:rsidRPr="001F25C5" w:rsidRDefault="00505D96" w:rsidP="005E3B3A">
      <w:pPr>
        <w:pStyle w:val="ListParagraph"/>
        <w:ind w:left="0"/>
        <w:jc w:val="both"/>
        <w:rPr>
          <w:sz w:val="28"/>
          <w:szCs w:val="28"/>
        </w:rPr>
      </w:pPr>
    </w:p>
    <w:tbl>
      <w:tblPr>
        <w:tblW w:w="9611" w:type="dxa"/>
        <w:tblInd w:w="-5" w:type="dxa"/>
        <w:tblLayout w:type="fixed"/>
        <w:tblLook w:val="00A0"/>
      </w:tblPr>
      <w:tblGrid>
        <w:gridCol w:w="1000"/>
        <w:gridCol w:w="6768"/>
        <w:gridCol w:w="1843"/>
      </w:tblGrid>
      <w:tr w:rsidR="00505D96" w:rsidTr="00AC6917">
        <w:trPr>
          <w:trHeight w:val="431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D96" w:rsidRDefault="00505D96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з/п</w:t>
            </w:r>
          </w:p>
        </w:tc>
        <w:tc>
          <w:tcPr>
            <w:tcW w:w="6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D96" w:rsidRDefault="00505D96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Назва об’єкту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D96" w:rsidRDefault="00505D96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Кількість, шт.</w:t>
            </w:r>
          </w:p>
        </w:tc>
      </w:tr>
      <w:tr w:rsidR="00505D96" w:rsidTr="00AC6917">
        <w:trPr>
          <w:trHeight w:val="32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D96" w:rsidRDefault="00505D96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D96" w:rsidRDefault="00505D96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505D96" w:rsidTr="00AC6917">
        <w:trPr>
          <w:trHeight w:val="322"/>
        </w:trPr>
        <w:tc>
          <w:tcPr>
            <w:tcW w:w="96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D96" w:rsidRDefault="00505D96" w:rsidP="00AC6917">
            <w:pPr>
              <w:rPr>
                <w:color w:val="000000"/>
              </w:rPr>
            </w:pPr>
            <w:r>
              <w:rPr>
                <w:b/>
                <w:color w:val="000000"/>
              </w:rPr>
              <w:t>п</w:t>
            </w:r>
            <w:r w:rsidRPr="00E20FD3">
              <w:rPr>
                <w:b/>
                <w:color w:val="000000"/>
              </w:rPr>
              <w:t>о субрахунку 104</w:t>
            </w:r>
          </w:p>
        </w:tc>
      </w:tr>
      <w:tr w:rsidR="00505D96" w:rsidTr="00AC6917">
        <w:trPr>
          <w:trHeight w:val="32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D96" w:rsidRDefault="00505D96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2407FE" w:rsidRDefault="00505D96" w:rsidP="005E3B3A">
            <w:pPr>
              <w:jc w:val="both"/>
            </w:pPr>
            <w:r w:rsidRPr="002407FE">
              <w:t>Копіровальний апарат CANON 7161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505D96" w:rsidTr="00AC6917">
        <w:trPr>
          <w:trHeight w:val="32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D96" w:rsidRDefault="00505D96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2407FE" w:rsidRDefault="00505D96" w:rsidP="005E3B3A">
            <w:pPr>
              <w:jc w:val="both"/>
            </w:pPr>
            <w:r w:rsidRPr="002407FE">
              <w:t>Системний блок ТХ-5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505D96" w:rsidTr="00AC6917">
        <w:trPr>
          <w:trHeight w:val="34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D96" w:rsidRDefault="00505D96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2407FE" w:rsidRDefault="00505D96" w:rsidP="005E3B3A">
            <w:pPr>
              <w:jc w:val="both"/>
            </w:pPr>
            <w:r>
              <w:t xml:space="preserve">Факс </w:t>
            </w:r>
            <w:r w:rsidRPr="002407FE">
              <w:t>PANASONIG RX FT -64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505D96" w:rsidTr="00AC6917">
        <w:trPr>
          <w:trHeight w:val="32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D96" w:rsidRDefault="00505D96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2407FE" w:rsidRDefault="00505D96" w:rsidP="005E3B3A">
            <w:pPr>
              <w:jc w:val="both"/>
            </w:pPr>
            <w:r w:rsidRPr="002407FE">
              <w:t>Ноутбук Lenovo  IdeaPad 320-15 IAP 15,6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505D96" w:rsidTr="00AC6917">
        <w:trPr>
          <w:trHeight w:val="32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D96" w:rsidRDefault="00505D96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2407FE" w:rsidRDefault="00505D96" w:rsidP="005E3B3A">
            <w:pPr>
              <w:jc w:val="both"/>
            </w:pPr>
            <w:r>
              <w:t>Принтер/ск</w:t>
            </w:r>
            <w:r w:rsidRPr="002407FE">
              <w:t>анер/копир.</w:t>
            </w:r>
            <w:r>
              <w:t xml:space="preserve"> </w:t>
            </w:r>
            <w:r w:rsidRPr="002407FE">
              <w:t>Canon MF</w:t>
            </w:r>
            <w:r>
              <w:t xml:space="preserve"> 211 </w:t>
            </w:r>
            <w:r w:rsidRPr="002407FE">
              <w:t>A4,1200х1200,23ррm,737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505D96" w:rsidTr="00AC6917">
        <w:trPr>
          <w:trHeight w:val="32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D96" w:rsidRDefault="00505D96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2407FE" w:rsidRDefault="00505D96" w:rsidP="005E3B3A">
            <w:pPr>
              <w:jc w:val="both"/>
            </w:pPr>
            <w:r>
              <w:t>Принтер/сканер/копир. С</w:t>
            </w:r>
            <w:r w:rsidRPr="002407FE">
              <w:t>anon MF237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505D96" w:rsidTr="00AC6917">
        <w:trPr>
          <w:trHeight w:val="32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D96" w:rsidRDefault="00505D96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0D0FA5" w:rsidRDefault="00505D96" w:rsidP="005E3B3A">
            <w:r>
              <w:t xml:space="preserve">ПК «ROMA PC» </w:t>
            </w:r>
            <w:r w:rsidRPr="000D0FA5">
              <w:t>CPUCeleron 1,3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E20997" w:rsidRDefault="00505D96" w:rsidP="005E3B3A">
            <w:pPr>
              <w:jc w:val="center"/>
            </w:pPr>
            <w:r w:rsidRPr="00E20997">
              <w:t>4</w:t>
            </w:r>
          </w:p>
        </w:tc>
      </w:tr>
      <w:tr w:rsidR="00505D96" w:rsidTr="00AC6917">
        <w:trPr>
          <w:trHeight w:val="32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D96" w:rsidRDefault="00505D96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0D0FA5" w:rsidRDefault="00505D96" w:rsidP="005E3B3A">
            <w:r>
              <w:t xml:space="preserve">ПК «ROMA PC» </w:t>
            </w:r>
            <w:r w:rsidRPr="000D0FA5">
              <w:t>CPUCeleron 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E20997" w:rsidRDefault="00505D96" w:rsidP="005E3B3A">
            <w:pPr>
              <w:jc w:val="center"/>
            </w:pPr>
            <w:r w:rsidRPr="00E20997">
              <w:t>1</w:t>
            </w:r>
          </w:p>
        </w:tc>
      </w:tr>
      <w:tr w:rsidR="00505D96" w:rsidTr="00AC6917">
        <w:trPr>
          <w:trHeight w:val="32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D96" w:rsidRDefault="00505D96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0D0FA5" w:rsidRDefault="00505D96" w:rsidP="005E3B3A">
            <w:r>
              <w:t>Комп</w:t>
            </w:r>
            <w:r w:rsidRPr="00AC6917">
              <w:t>’</w:t>
            </w:r>
            <w:r w:rsidRPr="000D0FA5">
              <w:t>ютер:</w:t>
            </w:r>
            <w:r>
              <w:t xml:space="preserve"> ПК «ROMA PC» </w:t>
            </w:r>
            <w:r w:rsidRPr="000D0FA5">
              <w:t>CPUCeleron 2,0 Монітор, іБП, Модем,Прист Сд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E20997" w:rsidRDefault="00505D96" w:rsidP="005E3B3A">
            <w:pPr>
              <w:jc w:val="center"/>
            </w:pPr>
            <w:r w:rsidRPr="00E20997">
              <w:t>1</w:t>
            </w:r>
          </w:p>
        </w:tc>
      </w:tr>
      <w:tr w:rsidR="00505D96" w:rsidRPr="00E20FD3" w:rsidTr="00AC6917">
        <w:trPr>
          <w:trHeight w:val="32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D96" w:rsidRDefault="00505D96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0D0FA5" w:rsidRDefault="00505D96" w:rsidP="005E3B3A">
            <w:r w:rsidRPr="000D0FA5">
              <w:t>Принтер HP Laser Jet 1010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E20997" w:rsidRDefault="00505D96" w:rsidP="005E3B3A">
            <w:pPr>
              <w:jc w:val="center"/>
            </w:pPr>
            <w:r w:rsidRPr="00E20997">
              <w:t>1</w:t>
            </w:r>
          </w:p>
        </w:tc>
      </w:tr>
      <w:tr w:rsidR="00505D96" w:rsidTr="00AC6917">
        <w:trPr>
          <w:trHeight w:val="32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D96" w:rsidRDefault="00505D96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5D96" w:rsidRPr="000D0FA5" w:rsidRDefault="00505D96" w:rsidP="005E3B3A">
            <w:r w:rsidRPr="000D0FA5">
              <w:t>Монітор SAMTRON 56 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5D96" w:rsidRPr="00E20997" w:rsidRDefault="00505D96" w:rsidP="005E3B3A">
            <w:pPr>
              <w:jc w:val="center"/>
            </w:pPr>
            <w:r w:rsidRPr="00E20997">
              <w:t>5</w:t>
            </w:r>
          </w:p>
        </w:tc>
      </w:tr>
      <w:tr w:rsidR="00505D96" w:rsidTr="00AC6917">
        <w:trPr>
          <w:trHeight w:val="32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D96" w:rsidRDefault="00505D96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0D0FA5" w:rsidRDefault="00505D96" w:rsidP="005E3B3A">
            <w:r w:rsidRPr="00E20FD3">
              <w:t>Мобільний  телефон Nokia 2100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E20997" w:rsidRDefault="00505D96" w:rsidP="005E3B3A">
            <w:pPr>
              <w:jc w:val="center"/>
            </w:pPr>
            <w:r>
              <w:t>1</w:t>
            </w:r>
          </w:p>
        </w:tc>
      </w:tr>
      <w:tr w:rsidR="00505D96" w:rsidTr="00AC6917">
        <w:trPr>
          <w:trHeight w:val="322"/>
        </w:trPr>
        <w:tc>
          <w:tcPr>
            <w:tcW w:w="96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D96" w:rsidRPr="00E20997" w:rsidRDefault="00505D96" w:rsidP="00AC6917">
            <w:r w:rsidRPr="00E20FD3">
              <w:rPr>
                <w:b/>
              </w:rPr>
              <w:t>по субрахунку 106</w:t>
            </w:r>
          </w:p>
        </w:tc>
      </w:tr>
      <w:tr w:rsidR="00505D96" w:rsidTr="00AC6917">
        <w:trPr>
          <w:trHeight w:val="32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D96" w:rsidRDefault="00505D96" w:rsidP="00AC69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550D9F" w:rsidRDefault="00505D96" w:rsidP="005E3B3A">
            <w:r w:rsidRPr="00550D9F">
              <w:t>Стіл  ST-11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B908CB" w:rsidRDefault="00505D96" w:rsidP="005E3B3A">
            <w:pPr>
              <w:jc w:val="center"/>
            </w:pPr>
            <w:r w:rsidRPr="00B908CB">
              <w:t>2</w:t>
            </w:r>
          </w:p>
        </w:tc>
      </w:tr>
      <w:tr w:rsidR="00505D96" w:rsidTr="00AC6917">
        <w:trPr>
          <w:trHeight w:val="32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D96" w:rsidRDefault="00505D96" w:rsidP="00AC69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550D9F" w:rsidRDefault="00505D96" w:rsidP="005E3B3A">
            <w:r w:rsidRPr="00550D9F">
              <w:t>Стіл  ST-84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B908CB" w:rsidRDefault="00505D96" w:rsidP="005E3B3A">
            <w:pPr>
              <w:jc w:val="center"/>
            </w:pPr>
            <w:r w:rsidRPr="00B908CB">
              <w:t>1</w:t>
            </w:r>
          </w:p>
        </w:tc>
      </w:tr>
      <w:tr w:rsidR="00505D96" w:rsidTr="00AC6917">
        <w:trPr>
          <w:trHeight w:val="284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D96" w:rsidRDefault="00505D96" w:rsidP="00AC69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550D9F" w:rsidRDefault="00505D96" w:rsidP="005E3B3A">
            <w:r w:rsidRPr="00550D9F">
              <w:t>Стіл  ST-13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B908CB" w:rsidRDefault="00505D96" w:rsidP="005E3B3A">
            <w:pPr>
              <w:jc w:val="center"/>
            </w:pPr>
            <w:r w:rsidRPr="00B908CB">
              <w:t>1</w:t>
            </w:r>
          </w:p>
        </w:tc>
      </w:tr>
      <w:tr w:rsidR="00505D96" w:rsidTr="00AC6917">
        <w:trPr>
          <w:trHeight w:val="32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D96" w:rsidRDefault="00505D96" w:rsidP="00AC69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550D9F" w:rsidRDefault="00505D96" w:rsidP="005E3B3A">
            <w:r w:rsidRPr="00550D9F">
              <w:t>Пристільний куток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B908CB" w:rsidRDefault="00505D96" w:rsidP="005E3B3A">
            <w:pPr>
              <w:jc w:val="center"/>
            </w:pPr>
            <w:r w:rsidRPr="00B908CB">
              <w:t>1</w:t>
            </w:r>
          </w:p>
        </w:tc>
      </w:tr>
      <w:tr w:rsidR="00505D96" w:rsidTr="00AC6917">
        <w:trPr>
          <w:trHeight w:val="32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D96" w:rsidRDefault="00505D96" w:rsidP="00AC69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r w:rsidRPr="00550D9F">
              <w:t>Стільці Візаві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</w:pPr>
            <w:r w:rsidRPr="00B908CB">
              <w:t>12</w:t>
            </w:r>
          </w:p>
        </w:tc>
      </w:tr>
      <w:tr w:rsidR="00505D96" w:rsidTr="00AC6917">
        <w:trPr>
          <w:trHeight w:val="46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D96" w:rsidRDefault="00505D96" w:rsidP="00AC69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rPr>
                <w:color w:val="000000"/>
              </w:rPr>
            </w:pPr>
            <w:r>
              <w:rPr>
                <w:color w:val="000000"/>
              </w:rPr>
              <w:t>Тканина порт</w:t>
            </w:r>
            <w:r>
              <w:rPr>
                <w:color w:val="000000"/>
                <w:lang w:val="en-US"/>
              </w:rPr>
              <w:t>’</w:t>
            </w:r>
            <w:r w:rsidRPr="00986B95">
              <w:rPr>
                <w:color w:val="000000"/>
              </w:rPr>
              <w:t>єрна 5 комплект.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505D96" w:rsidTr="00AC6917">
        <w:trPr>
          <w:trHeight w:val="325"/>
        </w:trPr>
        <w:tc>
          <w:tcPr>
            <w:tcW w:w="96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D96" w:rsidRDefault="00505D96" w:rsidP="00AC6917">
            <w:pPr>
              <w:rPr>
                <w:color w:val="000000"/>
              </w:rPr>
            </w:pPr>
            <w:r w:rsidRPr="00986B95">
              <w:rPr>
                <w:b/>
                <w:color w:val="000000"/>
              </w:rPr>
              <w:t>по субрахунку 113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</w:pPr>
            <w:r>
              <w:t>1.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0C5050" w:rsidRDefault="00505D96" w:rsidP="005E3B3A">
            <w:r w:rsidRPr="000C5050">
              <w:t>Клавіатура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3C4E48" w:rsidRDefault="00505D96" w:rsidP="005E3B3A">
            <w:pPr>
              <w:jc w:val="center"/>
            </w:pPr>
            <w:r w:rsidRPr="003C4E48">
              <w:t>5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</w:pPr>
            <w:r>
              <w:t>2.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0C5050" w:rsidRDefault="00505D96" w:rsidP="005E3B3A">
            <w:r>
              <w:t>К</w:t>
            </w:r>
            <w:r w:rsidRPr="000C5050">
              <w:t>оврик д/мишки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3C4E48" w:rsidRDefault="00505D96" w:rsidP="005E3B3A">
            <w:pPr>
              <w:jc w:val="center"/>
            </w:pPr>
            <w:r w:rsidRPr="003C4E48">
              <w:t>5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</w:pPr>
            <w:r>
              <w:t>3.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0C5050" w:rsidRDefault="00505D96" w:rsidP="005E3B3A">
            <w:r>
              <w:t>Фільтр сіт</w:t>
            </w:r>
            <w:r>
              <w:rPr>
                <w:lang w:val="en-US"/>
              </w:rPr>
              <w:t>’</w:t>
            </w:r>
            <w:r w:rsidRPr="000C5050">
              <w:t>євий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3C4E48" w:rsidRDefault="00505D96" w:rsidP="005E3B3A">
            <w:pPr>
              <w:jc w:val="center"/>
            </w:pPr>
            <w:r w:rsidRPr="003C4E48">
              <w:t>5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</w:pPr>
            <w:r>
              <w:t>4.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0C5050" w:rsidRDefault="00505D96" w:rsidP="005E3B3A">
            <w:r w:rsidRPr="000C5050">
              <w:t>ІБП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3C4E48" w:rsidRDefault="00505D96" w:rsidP="005E3B3A">
            <w:pPr>
              <w:jc w:val="center"/>
            </w:pPr>
            <w:r w:rsidRPr="003C4E48">
              <w:t>5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</w:pPr>
            <w:r>
              <w:t>5.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0C5050" w:rsidRDefault="00505D96" w:rsidP="005E3B3A">
            <w:r w:rsidRPr="000C5050">
              <w:t>Акустична система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3C4E48" w:rsidRDefault="00505D96" w:rsidP="005E3B3A">
            <w:pPr>
              <w:jc w:val="center"/>
            </w:pPr>
            <w:r w:rsidRPr="003C4E48">
              <w:t>5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</w:pPr>
            <w:r>
              <w:t>6.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0C5050" w:rsidRDefault="00505D96" w:rsidP="005E3B3A">
            <w:r>
              <w:t>Сіт</w:t>
            </w:r>
            <w:r>
              <w:rPr>
                <w:lang w:val="en-US"/>
              </w:rPr>
              <w:t>’</w:t>
            </w:r>
            <w:r>
              <w:t>є</w:t>
            </w:r>
            <w:r w:rsidRPr="000C5050">
              <w:t>ва карта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3C4E48" w:rsidRDefault="00505D96" w:rsidP="005E3B3A">
            <w:pPr>
              <w:jc w:val="center"/>
            </w:pPr>
            <w:r w:rsidRPr="003C4E48">
              <w:t>5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</w:pPr>
            <w:r>
              <w:t>7.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0C5050" w:rsidRDefault="00505D96" w:rsidP="005E3B3A">
            <w:r w:rsidRPr="000C5050">
              <w:t>Кабель д/принтера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3C4E48" w:rsidRDefault="00505D96" w:rsidP="005E3B3A">
            <w:pPr>
              <w:jc w:val="center"/>
            </w:pPr>
            <w:r w:rsidRPr="003C4E48">
              <w:t>2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</w:pPr>
            <w:r>
              <w:t>8.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0C5050" w:rsidRDefault="00505D96" w:rsidP="005E3B3A">
            <w:r w:rsidRPr="000C5050">
              <w:t>Принтер lexmark-35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3C4E48" w:rsidRDefault="00505D96" w:rsidP="005E3B3A">
            <w:pPr>
              <w:jc w:val="center"/>
            </w:pPr>
            <w:r w:rsidRPr="003C4E48">
              <w:t>2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</w:pPr>
            <w:r>
              <w:t>9.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0C5050" w:rsidRDefault="00505D96" w:rsidP="005E3B3A">
            <w:r w:rsidRPr="000C5050">
              <w:t>Принтер lexmark-45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3C4E48" w:rsidRDefault="00505D96" w:rsidP="005E3B3A">
            <w:pPr>
              <w:jc w:val="center"/>
            </w:pPr>
            <w:r w:rsidRPr="003C4E48">
              <w:t>1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</w:pPr>
            <w:r>
              <w:t>10.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0C5050" w:rsidRDefault="00505D96" w:rsidP="005E3B3A">
            <w:r w:rsidRPr="000C5050">
              <w:t>Чехол плас д/мобільн. Телефона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3C4E48" w:rsidRDefault="00505D96" w:rsidP="005E3B3A">
            <w:pPr>
              <w:jc w:val="center"/>
            </w:pPr>
            <w:r w:rsidRPr="003C4E48">
              <w:t>1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</w:pPr>
            <w:r>
              <w:t>11.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0C5050" w:rsidRDefault="00505D96" w:rsidP="005E3B3A">
            <w:r w:rsidRPr="000C5050">
              <w:t>Сумка ш кіряна д/мобільн.телефона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3C4E48" w:rsidRDefault="00505D96" w:rsidP="005E3B3A">
            <w:pPr>
              <w:jc w:val="center"/>
            </w:pPr>
            <w:r w:rsidRPr="003C4E48">
              <w:t>1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</w:pPr>
            <w:r>
              <w:t>12.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0C5050" w:rsidRDefault="00505D96" w:rsidP="005E3B3A">
            <w:r w:rsidRPr="000C5050">
              <w:t>Авто ЗУ д/мобільн.телефона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3C4E48" w:rsidRDefault="00505D96" w:rsidP="005E3B3A">
            <w:pPr>
              <w:jc w:val="center"/>
            </w:pPr>
            <w:r w:rsidRPr="003C4E48">
              <w:t>1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</w:pPr>
            <w:r>
              <w:t>13.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0C5050" w:rsidRDefault="00505D96" w:rsidP="005E3B3A">
            <w:r w:rsidRPr="000C5050">
              <w:t>Ламінатор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3C4E48" w:rsidRDefault="00505D96" w:rsidP="005E3B3A">
            <w:pPr>
              <w:jc w:val="center"/>
            </w:pPr>
            <w:r w:rsidRPr="003C4E48">
              <w:t>1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</w:pPr>
            <w:r>
              <w:t>14.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0C5050" w:rsidRDefault="00505D96" w:rsidP="005E3B3A">
            <w:r w:rsidRPr="000C5050">
              <w:t>Мишка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3C4E48" w:rsidRDefault="00505D96" w:rsidP="005E3B3A">
            <w:pPr>
              <w:jc w:val="center"/>
            </w:pPr>
            <w:r w:rsidRPr="003C4E48">
              <w:t>5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986B95" w:rsidRDefault="00505D96" w:rsidP="005E3B3A">
            <w:pPr>
              <w:jc w:val="center"/>
            </w:pPr>
            <w:r w:rsidRPr="00986B95">
              <w:t>15</w:t>
            </w:r>
            <w:r>
              <w:t>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r>
              <w:t>Сіт</w:t>
            </w:r>
            <w:r>
              <w:rPr>
                <w:lang w:val="en-US"/>
              </w:rPr>
              <w:t>’</w:t>
            </w:r>
            <w:r w:rsidRPr="000C5050">
              <w:t>євий концентратор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05D96" w:rsidRDefault="00505D96" w:rsidP="005E3B3A">
            <w:pPr>
              <w:jc w:val="center"/>
            </w:pPr>
            <w:r w:rsidRPr="003C4E48">
              <w:t>1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</w:pPr>
            <w:r>
              <w:t>16.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1573EE" w:rsidRDefault="00505D96" w:rsidP="005E3B3A">
            <w:r w:rsidRPr="001573EE">
              <w:t>Жалюзи вертикальні  1500*2100 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2B0802" w:rsidRDefault="00505D96" w:rsidP="005E3B3A">
            <w:pPr>
              <w:jc w:val="center"/>
            </w:pPr>
            <w:r w:rsidRPr="002B0802">
              <w:t>7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</w:pPr>
            <w:r>
              <w:t>17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1573EE" w:rsidRDefault="00505D96" w:rsidP="005E3B3A">
            <w:r w:rsidRPr="001573EE">
              <w:t>Жалюзи вертикальні  1600*2100 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2B0802" w:rsidRDefault="00505D96" w:rsidP="005E3B3A">
            <w:pPr>
              <w:jc w:val="center"/>
            </w:pPr>
            <w:r w:rsidRPr="002B0802">
              <w:t>6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</w:pPr>
            <w:r>
              <w:t>18.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1573EE" w:rsidRDefault="00505D96" w:rsidP="005E3B3A">
            <w:r w:rsidRPr="001573EE">
              <w:t>Тумба для виступу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2B0802" w:rsidRDefault="00505D96" w:rsidP="005E3B3A">
            <w:pPr>
              <w:jc w:val="center"/>
            </w:pPr>
            <w:r w:rsidRPr="002B0802">
              <w:t>1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</w:pPr>
            <w:r>
              <w:t>19.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1573EE" w:rsidRDefault="00505D96" w:rsidP="005E3B3A">
            <w:r w:rsidRPr="001573EE">
              <w:t>Тумба для прапору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2B0802" w:rsidRDefault="00505D96" w:rsidP="005E3B3A">
            <w:pPr>
              <w:jc w:val="center"/>
            </w:pPr>
            <w:r w:rsidRPr="002B0802">
              <w:t>1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</w:pPr>
            <w:r>
              <w:t>20.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1573EE" w:rsidRDefault="00505D96" w:rsidP="005E3B3A">
            <w:r w:rsidRPr="001573EE">
              <w:t>Сейф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2B0802" w:rsidRDefault="00505D96" w:rsidP="005E3B3A">
            <w:pPr>
              <w:jc w:val="center"/>
            </w:pPr>
            <w:r w:rsidRPr="002B0802">
              <w:t>1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</w:pPr>
            <w:r>
              <w:t>21.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1573EE" w:rsidRDefault="00505D96" w:rsidP="005E3B3A">
            <w:r w:rsidRPr="001573EE">
              <w:t>Модуль мебельний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2B0802" w:rsidRDefault="00505D96" w:rsidP="005E3B3A">
            <w:pPr>
              <w:jc w:val="center"/>
            </w:pPr>
            <w:r w:rsidRPr="002B0802">
              <w:t>4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</w:pPr>
            <w:r>
              <w:t>22.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1573EE" w:rsidRDefault="00505D96" w:rsidP="005E3B3A">
            <w:r w:rsidRPr="001573EE">
              <w:t>Полиця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</w:pPr>
            <w:r w:rsidRPr="002B0802">
              <w:t>6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</w:pPr>
          </w:p>
        </w:tc>
        <w:tc>
          <w:tcPr>
            <w:tcW w:w="8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AC6917">
            <w:r w:rsidRPr="001573EE">
              <w:t>Комплект</w:t>
            </w:r>
            <w:r>
              <w:t xml:space="preserve"> </w:t>
            </w:r>
            <w:r w:rsidRPr="001573EE">
              <w:t>меблів офісних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</w:pPr>
            <w:r>
              <w:t>23.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1573EE" w:rsidRDefault="00505D96" w:rsidP="005E3B3A">
            <w:r w:rsidRPr="001573EE">
              <w:t>Шафа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5C225E" w:rsidRDefault="00505D96" w:rsidP="005E3B3A">
            <w:pPr>
              <w:jc w:val="center"/>
            </w:pPr>
            <w:r w:rsidRPr="005C225E">
              <w:t>1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</w:pPr>
            <w:r>
              <w:t>24.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1573EE" w:rsidRDefault="00505D96" w:rsidP="005E3B3A">
            <w:r w:rsidRPr="001573EE">
              <w:t>Стільці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</w:pPr>
            <w:r w:rsidRPr="005C225E">
              <w:t>2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</w:pPr>
            <w:r>
              <w:t>25.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1573EE" w:rsidRDefault="00505D96" w:rsidP="005E3B3A">
            <w:r w:rsidRPr="001573EE">
              <w:t>Стіл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D96" w:rsidRDefault="00505D96" w:rsidP="005E3B3A">
            <w:pPr>
              <w:jc w:val="center"/>
            </w:pPr>
            <w:r>
              <w:t>1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</w:pPr>
          </w:p>
        </w:tc>
        <w:tc>
          <w:tcPr>
            <w:tcW w:w="8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AC6917">
            <w:r w:rsidRPr="001573EE">
              <w:t>Комплект</w:t>
            </w:r>
            <w:r>
              <w:t xml:space="preserve"> </w:t>
            </w:r>
            <w:r w:rsidRPr="001573EE">
              <w:t>меблів офісних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</w:pPr>
            <w:r>
              <w:t>26.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1573EE" w:rsidRDefault="00505D96" w:rsidP="005E3B3A">
            <w:r w:rsidRPr="001573EE">
              <w:t>Шафа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231BE9" w:rsidRDefault="00505D96" w:rsidP="005E3B3A">
            <w:pPr>
              <w:jc w:val="center"/>
            </w:pPr>
            <w:r w:rsidRPr="00231BE9">
              <w:t>1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</w:pPr>
            <w:r>
              <w:t>27.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1573EE" w:rsidRDefault="00505D96" w:rsidP="005E3B3A">
            <w:r w:rsidRPr="001573EE">
              <w:t>Стільці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231BE9" w:rsidRDefault="00505D96" w:rsidP="005E3B3A">
            <w:pPr>
              <w:jc w:val="center"/>
            </w:pPr>
            <w:r w:rsidRPr="00231BE9">
              <w:t>2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</w:pPr>
            <w:r>
              <w:t>28.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1573EE" w:rsidRDefault="00505D96" w:rsidP="005E3B3A">
            <w:r w:rsidRPr="001573EE">
              <w:t>Стіл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</w:pPr>
            <w:r w:rsidRPr="00231BE9">
              <w:t>1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</w:pPr>
          </w:p>
        </w:tc>
        <w:tc>
          <w:tcPr>
            <w:tcW w:w="8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AC6917">
            <w:r w:rsidRPr="001573EE">
              <w:t>Комплект</w:t>
            </w:r>
            <w:r>
              <w:t xml:space="preserve"> </w:t>
            </w:r>
            <w:r w:rsidRPr="001573EE">
              <w:t>меблів офісних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</w:pPr>
            <w:r>
              <w:t>29.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1573EE" w:rsidRDefault="00505D96" w:rsidP="005E3B3A">
            <w:r w:rsidRPr="001573EE">
              <w:t>Шафа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5D96" w:rsidRDefault="00505D96" w:rsidP="005E3B3A">
            <w:pPr>
              <w:jc w:val="center"/>
            </w:pPr>
            <w:r>
              <w:t>1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</w:pPr>
            <w:r>
              <w:t>30.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1573EE" w:rsidRDefault="00505D96" w:rsidP="005E3B3A">
            <w:r w:rsidRPr="001573EE">
              <w:t>Стільці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5D96" w:rsidRDefault="00505D96" w:rsidP="005E3B3A">
            <w:pPr>
              <w:jc w:val="center"/>
            </w:pPr>
            <w:r>
              <w:t>2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</w:pPr>
            <w:r>
              <w:t>31.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1573EE" w:rsidRDefault="00505D96" w:rsidP="005E3B3A">
            <w:r w:rsidRPr="001573EE">
              <w:t>Стіл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5D96" w:rsidRDefault="00505D96" w:rsidP="005E3B3A">
            <w:pPr>
              <w:jc w:val="center"/>
            </w:pPr>
            <w:r>
              <w:t>1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AC6917">
            <w:pPr>
              <w:jc w:val="center"/>
            </w:pPr>
          </w:p>
        </w:tc>
        <w:tc>
          <w:tcPr>
            <w:tcW w:w="8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AC6917">
            <w:r w:rsidRPr="001573EE">
              <w:t>Комплект меблів офісних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AC6917">
            <w:pPr>
              <w:jc w:val="center"/>
            </w:pPr>
            <w:r>
              <w:t>32.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1573EE" w:rsidRDefault="00505D96" w:rsidP="005E3B3A">
            <w:r w:rsidRPr="001573EE">
              <w:t>Шафа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5D96" w:rsidRDefault="00505D96" w:rsidP="005E3B3A">
            <w:pPr>
              <w:jc w:val="center"/>
            </w:pP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AC6917">
            <w:pPr>
              <w:jc w:val="center"/>
            </w:pPr>
            <w:r>
              <w:t>33.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1573EE" w:rsidRDefault="00505D96" w:rsidP="005E3B3A">
            <w:r w:rsidRPr="001573EE">
              <w:t>Стільці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AA68B8" w:rsidRDefault="00505D96" w:rsidP="005E3B3A">
            <w:pPr>
              <w:jc w:val="center"/>
            </w:pPr>
            <w:r w:rsidRPr="00AA68B8">
              <w:t>2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AC6917">
            <w:pPr>
              <w:jc w:val="center"/>
            </w:pPr>
            <w:r>
              <w:t>34.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1573EE" w:rsidRDefault="00505D96" w:rsidP="005E3B3A">
            <w:r w:rsidRPr="001573EE">
              <w:t>Стіл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AA68B8" w:rsidRDefault="00505D96" w:rsidP="005E3B3A">
            <w:pPr>
              <w:jc w:val="center"/>
            </w:pPr>
            <w:r w:rsidRPr="00AA68B8">
              <w:t>2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AC6917">
            <w:pPr>
              <w:jc w:val="center"/>
            </w:pPr>
            <w:r>
              <w:t>35.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1573EE" w:rsidRDefault="00505D96" w:rsidP="005E3B3A">
            <w:r w:rsidRPr="001573EE">
              <w:t>Стіл письмовий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AA68B8" w:rsidRDefault="00505D96" w:rsidP="005E3B3A">
            <w:pPr>
              <w:jc w:val="center"/>
            </w:pPr>
            <w:r w:rsidRPr="00AA68B8">
              <w:t>2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AC6917">
            <w:pPr>
              <w:jc w:val="center"/>
            </w:pPr>
            <w:r>
              <w:t>36.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1573EE" w:rsidRDefault="00505D96" w:rsidP="005E3B3A">
            <w:r w:rsidRPr="001573EE">
              <w:t>Стіл письмовий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AA68B8" w:rsidRDefault="00505D96" w:rsidP="005E3B3A">
            <w:pPr>
              <w:jc w:val="center"/>
            </w:pPr>
            <w:r w:rsidRPr="00AA68B8">
              <w:t>7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AC6917">
            <w:pPr>
              <w:jc w:val="center"/>
            </w:pPr>
            <w:r>
              <w:t>37.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1573EE" w:rsidRDefault="00505D96" w:rsidP="005E3B3A">
            <w:r w:rsidRPr="001573EE">
              <w:t>Стіл письмовий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AA68B8" w:rsidRDefault="00505D96" w:rsidP="005E3B3A">
            <w:pPr>
              <w:jc w:val="center"/>
            </w:pPr>
            <w:r w:rsidRPr="00AA68B8">
              <w:t>3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AC6917">
            <w:pPr>
              <w:jc w:val="center"/>
            </w:pPr>
            <w:r>
              <w:t>38.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1573EE" w:rsidRDefault="00505D96" w:rsidP="005E3B3A">
            <w:r w:rsidRPr="001573EE">
              <w:t>Крісло офісне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AA68B8" w:rsidRDefault="00505D96" w:rsidP="005E3B3A">
            <w:pPr>
              <w:jc w:val="center"/>
            </w:pPr>
            <w:r w:rsidRPr="00AA68B8">
              <w:t>14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AC6917">
            <w:pPr>
              <w:jc w:val="center"/>
            </w:pPr>
            <w:r>
              <w:t>39.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1573EE" w:rsidRDefault="00505D96" w:rsidP="005E3B3A">
            <w:r w:rsidRPr="001573EE">
              <w:t>Шафа для одягу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AA68B8" w:rsidRDefault="00505D96" w:rsidP="005E3B3A">
            <w:pPr>
              <w:jc w:val="center"/>
            </w:pPr>
            <w:r w:rsidRPr="00AA68B8">
              <w:t>2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AC6917">
            <w:pPr>
              <w:jc w:val="center"/>
            </w:pPr>
            <w:r>
              <w:t>40.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1573EE" w:rsidRDefault="00505D96" w:rsidP="005E3B3A">
            <w:r w:rsidRPr="001573EE">
              <w:t xml:space="preserve">Шафа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AA68B8" w:rsidRDefault="00505D96" w:rsidP="005E3B3A">
            <w:pPr>
              <w:jc w:val="center"/>
            </w:pPr>
            <w:r w:rsidRPr="00AA68B8">
              <w:t>2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AC6917">
            <w:pPr>
              <w:jc w:val="center"/>
            </w:pPr>
            <w:r>
              <w:t>41.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1573EE" w:rsidRDefault="00505D96" w:rsidP="005E3B3A">
            <w:r w:rsidRPr="001573EE">
              <w:t>Шафа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AA68B8" w:rsidRDefault="00505D96" w:rsidP="005E3B3A">
            <w:pPr>
              <w:jc w:val="center"/>
            </w:pPr>
            <w:r w:rsidRPr="00AA68B8">
              <w:t>2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AC6917">
            <w:pPr>
              <w:jc w:val="center"/>
            </w:pPr>
            <w:r>
              <w:t>42.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1573EE" w:rsidRDefault="00505D96" w:rsidP="005E3B3A">
            <w:r w:rsidRPr="001573EE">
              <w:t>Ел конвектор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AA68B8" w:rsidRDefault="00505D96" w:rsidP="005E3B3A">
            <w:pPr>
              <w:jc w:val="center"/>
            </w:pPr>
            <w:r w:rsidRPr="00AA68B8">
              <w:t>5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AC6917">
            <w:pPr>
              <w:jc w:val="center"/>
            </w:pPr>
            <w:r>
              <w:t>43.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1573EE" w:rsidRDefault="00505D96" w:rsidP="005E3B3A">
            <w:r w:rsidRPr="001573EE">
              <w:t>Тумбочка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AA68B8" w:rsidRDefault="00505D96" w:rsidP="005E3B3A">
            <w:pPr>
              <w:jc w:val="center"/>
            </w:pPr>
            <w:r w:rsidRPr="00AA68B8">
              <w:t>1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AC6917">
            <w:pPr>
              <w:jc w:val="center"/>
            </w:pPr>
            <w:r>
              <w:t>44.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1573EE" w:rsidRDefault="00505D96" w:rsidP="005E3B3A">
            <w:r w:rsidRPr="001573EE">
              <w:t>Тумбочка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AA68B8" w:rsidRDefault="00505D96" w:rsidP="005E3B3A">
            <w:pPr>
              <w:jc w:val="center"/>
            </w:pPr>
            <w:r w:rsidRPr="00AA68B8">
              <w:t>1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AC6917">
            <w:pPr>
              <w:jc w:val="center"/>
            </w:pPr>
            <w:r>
              <w:t>45.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1573EE" w:rsidRDefault="00505D96" w:rsidP="005E3B3A">
            <w:r w:rsidRPr="001573EE">
              <w:t>Шафа книжна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AA68B8" w:rsidRDefault="00505D96" w:rsidP="005E3B3A">
            <w:pPr>
              <w:jc w:val="center"/>
            </w:pPr>
            <w:r w:rsidRPr="00AA68B8">
              <w:t>2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AC6917">
            <w:pPr>
              <w:jc w:val="center"/>
            </w:pPr>
            <w:r>
              <w:t>46.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1573EE" w:rsidRDefault="00505D96" w:rsidP="005E3B3A">
            <w:r w:rsidRPr="001573EE">
              <w:t>Вентилятори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AA68B8" w:rsidRDefault="00505D96" w:rsidP="005E3B3A">
            <w:pPr>
              <w:jc w:val="center"/>
            </w:pPr>
            <w:r w:rsidRPr="00AA68B8">
              <w:t>4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AC6917">
            <w:pPr>
              <w:jc w:val="center"/>
            </w:pPr>
            <w:r>
              <w:t>47.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1573EE" w:rsidRDefault="00505D96" w:rsidP="005E3B3A">
            <w:r w:rsidRPr="001573EE">
              <w:t>Дрель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AA68B8" w:rsidRDefault="00505D96" w:rsidP="005E3B3A">
            <w:pPr>
              <w:jc w:val="center"/>
            </w:pPr>
            <w:r w:rsidRPr="00AA68B8">
              <w:t>1</w:t>
            </w:r>
          </w:p>
        </w:tc>
      </w:tr>
      <w:tr w:rsidR="00505D96" w:rsidTr="00AC6917">
        <w:trPr>
          <w:trHeight w:val="149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AC6917">
            <w:pPr>
              <w:jc w:val="center"/>
            </w:pPr>
            <w:r>
              <w:t>48.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1573EE" w:rsidRDefault="00505D96" w:rsidP="005E3B3A">
            <w:r>
              <w:t>Монітор, проц.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AA68B8" w:rsidRDefault="00505D96" w:rsidP="005E3B3A">
            <w:pPr>
              <w:jc w:val="center"/>
            </w:pPr>
            <w:r w:rsidRPr="00AA68B8">
              <w:t>1</w:t>
            </w:r>
          </w:p>
        </w:tc>
      </w:tr>
      <w:tr w:rsidR="00505D96" w:rsidTr="00AC6917">
        <w:trPr>
          <w:trHeight w:val="278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AC6917">
            <w:pPr>
              <w:jc w:val="center"/>
            </w:pPr>
            <w:r>
              <w:t>49.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1573EE" w:rsidRDefault="00505D96" w:rsidP="005E3B3A">
            <w:r w:rsidRPr="001573EE">
              <w:t>Стіл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AA68B8" w:rsidRDefault="00505D96" w:rsidP="005E3B3A">
            <w:pPr>
              <w:jc w:val="center"/>
            </w:pPr>
            <w:r w:rsidRPr="00AA68B8">
              <w:t>1</w:t>
            </w:r>
          </w:p>
        </w:tc>
      </w:tr>
      <w:tr w:rsidR="00505D96" w:rsidTr="00AC6917">
        <w:trPr>
          <w:trHeight w:val="278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AC6917">
            <w:pPr>
              <w:jc w:val="center"/>
            </w:pPr>
            <w:r>
              <w:t>50.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1573EE" w:rsidRDefault="00505D96" w:rsidP="005E3B3A">
            <w:r>
              <w:t>Стіл комп</w:t>
            </w:r>
            <w:r>
              <w:rPr>
                <w:lang w:val="en-US"/>
              </w:rPr>
              <w:t>’</w:t>
            </w:r>
            <w:r w:rsidRPr="001573EE">
              <w:t>ютерний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AA68B8" w:rsidRDefault="00505D96" w:rsidP="005E3B3A">
            <w:pPr>
              <w:jc w:val="center"/>
            </w:pPr>
            <w:r w:rsidRPr="00AA68B8">
              <w:t>2</w:t>
            </w:r>
          </w:p>
        </w:tc>
      </w:tr>
      <w:tr w:rsidR="00505D96" w:rsidTr="00AC6917">
        <w:trPr>
          <w:trHeight w:val="278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AC6917">
            <w:pPr>
              <w:jc w:val="center"/>
            </w:pPr>
            <w:r>
              <w:t>51.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1573EE" w:rsidRDefault="00505D96" w:rsidP="005E3B3A">
            <w:r>
              <w:t>Стілець комп</w:t>
            </w:r>
            <w:r>
              <w:rPr>
                <w:lang w:val="en-US"/>
              </w:rPr>
              <w:t>’</w:t>
            </w:r>
            <w:r w:rsidRPr="001573EE">
              <w:t>ютерний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AA68B8" w:rsidRDefault="00505D96" w:rsidP="005E3B3A">
            <w:pPr>
              <w:jc w:val="center"/>
            </w:pPr>
            <w:r w:rsidRPr="00AA68B8">
              <w:t>1</w:t>
            </w:r>
          </w:p>
        </w:tc>
      </w:tr>
      <w:tr w:rsidR="00505D96" w:rsidRPr="00986B95" w:rsidTr="00AC6917">
        <w:trPr>
          <w:trHeight w:val="278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AC6917">
            <w:pPr>
              <w:jc w:val="center"/>
            </w:pPr>
            <w:r>
              <w:t>52.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Pr="001573EE" w:rsidRDefault="00505D96" w:rsidP="00AC6917">
            <w:r w:rsidRPr="001573EE">
              <w:t xml:space="preserve"> Принтер hp lasser get 1018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Pr="00AA68B8" w:rsidRDefault="00505D96" w:rsidP="00AC6917">
            <w:pPr>
              <w:jc w:val="center"/>
            </w:pPr>
            <w:r w:rsidRPr="00AA68B8">
              <w:t>1</w:t>
            </w:r>
          </w:p>
        </w:tc>
      </w:tr>
      <w:tr w:rsidR="00505D96" w:rsidTr="00AC6917">
        <w:trPr>
          <w:trHeight w:val="278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AC6917">
            <w:pPr>
              <w:jc w:val="center"/>
            </w:pPr>
            <w:r>
              <w:t>53.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AC6917">
            <w:r w:rsidRPr="001573EE">
              <w:t xml:space="preserve"> Принтер hp lasser get 1018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96" w:rsidRDefault="00505D96" w:rsidP="00AC6917">
            <w:pPr>
              <w:jc w:val="center"/>
            </w:pPr>
            <w:r w:rsidRPr="00AA68B8">
              <w:t>1</w:t>
            </w:r>
          </w:p>
        </w:tc>
      </w:tr>
      <w:tr w:rsidR="00505D96" w:rsidTr="00AC6917">
        <w:trPr>
          <w:trHeight w:val="278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AC6917">
            <w:pPr>
              <w:jc w:val="center"/>
            </w:pPr>
            <w:r>
              <w:t>54.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5D96" w:rsidRDefault="00505D96" w:rsidP="00AC6917">
            <w:r>
              <w:t>Локальна версія системи «Кадри»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5D96" w:rsidRDefault="00505D96" w:rsidP="00AC6917">
            <w:pPr>
              <w:jc w:val="center"/>
            </w:pPr>
            <w:r>
              <w:t>1</w:t>
            </w:r>
          </w:p>
        </w:tc>
      </w:tr>
      <w:tr w:rsidR="00505D96" w:rsidTr="00AC6917">
        <w:trPr>
          <w:trHeight w:val="293"/>
        </w:trPr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rPr>
                <w:b/>
                <w:bCs/>
              </w:rPr>
            </w:pPr>
            <w:r>
              <w:rPr>
                <w:b/>
                <w:bCs/>
              </w:rPr>
              <w:t>РАЗОМ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96" w:rsidRDefault="00505D96" w:rsidP="005E3B3A">
            <w:pPr>
              <w:jc w:val="center"/>
              <w:rPr>
                <w:b/>
              </w:rPr>
            </w:pPr>
            <w:r>
              <w:rPr>
                <w:b/>
              </w:rPr>
              <w:t>186</w:t>
            </w:r>
          </w:p>
        </w:tc>
      </w:tr>
    </w:tbl>
    <w:p w:rsidR="00505D96" w:rsidRDefault="00505D96" w:rsidP="005E3B3A">
      <w:pPr>
        <w:pStyle w:val="ListParagraph"/>
        <w:ind w:left="0"/>
        <w:jc w:val="both"/>
        <w:rPr>
          <w:sz w:val="28"/>
          <w:szCs w:val="28"/>
        </w:rPr>
      </w:pPr>
    </w:p>
    <w:p w:rsidR="00505D96" w:rsidRPr="001F25C5" w:rsidRDefault="00505D96" w:rsidP="005E3B3A">
      <w:pPr>
        <w:pStyle w:val="ListParagraph"/>
        <w:ind w:left="0"/>
        <w:jc w:val="both"/>
        <w:rPr>
          <w:sz w:val="28"/>
          <w:szCs w:val="28"/>
        </w:rPr>
      </w:pPr>
      <w:bookmarkStart w:id="0" w:name="_GoBack"/>
      <w:bookmarkEnd w:id="0"/>
    </w:p>
    <w:p w:rsidR="00505D96" w:rsidRPr="001F25C5" w:rsidRDefault="00505D96" w:rsidP="005E3B3A">
      <w:pPr>
        <w:pStyle w:val="ListParagraph"/>
        <w:ind w:left="0"/>
        <w:jc w:val="both"/>
        <w:rPr>
          <w:sz w:val="28"/>
          <w:szCs w:val="28"/>
          <w:lang w:val="ru-RU"/>
        </w:rPr>
      </w:pPr>
      <w:r w:rsidRPr="001F25C5">
        <w:rPr>
          <w:sz w:val="28"/>
          <w:szCs w:val="28"/>
          <w:lang w:val="ru-RU"/>
        </w:rPr>
        <w:t xml:space="preserve">Головний спеціаліст відділу </w:t>
      </w:r>
    </w:p>
    <w:p w:rsidR="00505D96" w:rsidRPr="001F25C5" w:rsidRDefault="00505D96" w:rsidP="00E55097">
      <w:pPr>
        <w:pStyle w:val="ListParagraph"/>
        <w:tabs>
          <w:tab w:val="left" w:pos="6804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організаційної роботи </w:t>
      </w:r>
      <w:r>
        <w:rPr>
          <w:sz w:val="28"/>
          <w:szCs w:val="28"/>
          <w:lang w:val="ru-RU"/>
        </w:rPr>
        <w:tab/>
        <w:t xml:space="preserve">Володимир </w:t>
      </w:r>
      <w:r w:rsidRPr="001F25C5">
        <w:rPr>
          <w:sz w:val="28"/>
          <w:szCs w:val="28"/>
          <w:lang w:val="ru-RU"/>
        </w:rPr>
        <w:t>КОШЕЛЬ</w:t>
      </w:r>
    </w:p>
    <w:p w:rsidR="00505D96" w:rsidRPr="001F25C5" w:rsidRDefault="00505D96" w:rsidP="005E3B3A">
      <w:pPr>
        <w:pStyle w:val="ListParagraph"/>
        <w:ind w:left="0"/>
        <w:jc w:val="both"/>
        <w:rPr>
          <w:sz w:val="28"/>
          <w:szCs w:val="28"/>
        </w:rPr>
      </w:pPr>
    </w:p>
    <w:sectPr w:rsidR="00505D96" w:rsidRPr="001F25C5" w:rsidSect="005E3B3A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D61B8"/>
    <w:multiLevelType w:val="hybridMultilevel"/>
    <w:tmpl w:val="1280FFD4"/>
    <w:lvl w:ilvl="0" w:tplc="212866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5829"/>
    <w:rsid w:val="00026631"/>
    <w:rsid w:val="000C5050"/>
    <w:rsid w:val="000D0FA5"/>
    <w:rsid w:val="000E5882"/>
    <w:rsid w:val="000F7D24"/>
    <w:rsid w:val="0012039F"/>
    <w:rsid w:val="001573EE"/>
    <w:rsid w:val="00171E9E"/>
    <w:rsid w:val="001A79B8"/>
    <w:rsid w:val="001C423E"/>
    <w:rsid w:val="001F25C5"/>
    <w:rsid w:val="00231BE9"/>
    <w:rsid w:val="002407FE"/>
    <w:rsid w:val="00247AC6"/>
    <w:rsid w:val="002B0802"/>
    <w:rsid w:val="003B78C9"/>
    <w:rsid w:val="003C4E48"/>
    <w:rsid w:val="00481C65"/>
    <w:rsid w:val="00505D65"/>
    <w:rsid w:val="00505D96"/>
    <w:rsid w:val="005505C3"/>
    <w:rsid w:val="00550D9F"/>
    <w:rsid w:val="005C225E"/>
    <w:rsid w:val="005E3B3A"/>
    <w:rsid w:val="005E7BE2"/>
    <w:rsid w:val="005F57CD"/>
    <w:rsid w:val="00605387"/>
    <w:rsid w:val="00662D97"/>
    <w:rsid w:val="00755829"/>
    <w:rsid w:val="00815216"/>
    <w:rsid w:val="0085109B"/>
    <w:rsid w:val="008D037F"/>
    <w:rsid w:val="00932330"/>
    <w:rsid w:val="00951021"/>
    <w:rsid w:val="00986B95"/>
    <w:rsid w:val="00AA68B8"/>
    <w:rsid w:val="00AC6917"/>
    <w:rsid w:val="00B27000"/>
    <w:rsid w:val="00B908CB"/>
    <w:rsid w:val="00C46860"/>
    <w:rsid w:val="00CA5811"/>
    <w:rsid w:val="00D210B1"/>
    <w:rsid w:val="00D266B0"/>
    <w:rsid w:val="00DD1406"/>
    <w:rsid w:val="00DE1170"/>
    <w:rsid w:val="00DF5DBC"/>
    <w:rsid w:val="00E1141B"/>
    <w:rsid w:val="00E20997"/>
    <w:rsid w:val="00E20FD3"/>
    <w:rsid w:val="00E36DA5"/>
    <w:rsid w:val="00E55097"/>
    <w:rsid w:val="00EB2061"/>
    <w:rsid w:val="00EF1DA6"/>
    <w:rsid w:val="00F543EA"/>
    <w:rsid w:val="00F70C11"/>
    <w:rsid w:val="00FA31BD"/>
    <w:rsid w:val="00FD4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829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55829"/>
    <w:pPr>
      <w:keepNext/>
      <w:jc w:val="both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558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55829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55829"/>
    <w:rPr>
      <w:rFonts w:ascii="Arial" w:hAnsi="Arial" w:cs="Arial"/>
      <w:b/>
      <w:bCs/>
      <w:i/>
      <w:iCs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755829"/>
    <w:pPr>
      <w:jc w:val="center"/>
    </w:pPr>
    <w:rPr>
      <w:b/>
      <w:i/>
      <w:noProof/>
      <w:sz w:val="32"/>
      <w:szCs w:val="20"/>
      <w:lang w:val="ru-RU"/>
    </w:rPr>
  </w:style>
  <w:style w:type="paragraph" w:styleId="ListParagraph">
    <w:name w:val="List Paragraph"/>
    <w:basedOn w:val="Normal"/>
    <w:uiPriority w:val="99"/>
    <w:qFormat/>
    <w:rsid w:val="00755829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rsid w:val="00CA58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  <w:lang w:eastAsia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CA5811"/>
    <w:rPr>
      <w:rFonts w:ascii="Courier New" w:hAnsi="Courier New" w:cs="Courier New"/>
      <w:color w:val="000000"/>
      <w:sz w:val="14"/>
      <w:szCs w:val="14"/>
      <w:lang w:val="uk-UA"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F543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43EA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87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123</TotalTime>
  <Pages>3</Pages>
  <Words>2239</Words>
  <Characters>1277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16</cp:revision>
  <cp:lastPrinted>2021-02-10T07:37:00Z</cp:lastPrinted>
  <dcterms:created xsi:type="dcterms:W3CDTF">2021-02-05T12:26:00Z</dcterms:created>
  <dcterms:modified xsi:type="dcterms:W3CDTF">2021-02-11T13:07:00Z</dcterms:modified>
</cp:coreProperties>
</file>